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9CBA" w14:textId="3015A0BA" w:rsidR="00535962" w:rsidRPr="00F7167E" w:rsidRDefault="00C70D56">
      <w:r>
        <w:rPr>
          <w:noProof/>
          <w:lang w:val="en-US"/>
        </w:rPr>
        <w:pict w14:anchorId="66A84310">
          <v:group id="_x0000_s2069" style="position:absolute;margin-left:306.8pt;margin-top:-39.55pt;width:180.75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103534630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46084419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98612AA" w14:textId="56A9D3F9" w:rsidR="00376344" w:rsidRPr="00535962" w:rsidRDefault="00005D04" w:rsidP="00E12AA4">
                                  <w:r w:rsidRPr="00005D04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05D04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23B7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236D6D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3BB96AB6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21A7F5" wp14:editId="06355878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478FADBD">
          <v:shape id="_x0000_s2068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4B6023BC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0903B3">
          <v:shape id="_x0000_s2050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575A806D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971F70">
        <w:t>i</w:t>
      </w:r>
      <w:r w:rsidR="00E92A9D">
        <w:t xml:space="preserve"> </w:t>
      </w:r>
    </w:p>
    <w:p w14:paraId="469847E3" w14:textId="77777777" w:rsidR="00535962" w:rsidRPr="00535962" w:rsidRDefault="00C70D56" w:rsidP="00535962">
      <w:r>
        <w:rPr>
          <w:rStyle w:val="Institucion"/>
          <w:color w:val="FF0000"/>
          <w:sz w:val="28"/>
          <w:lang w:eastAsia="zh-TW"/>
        </w:rPr>
        <w:pict w14:anchorId="6ADFD446">
          <v:shape id="_x0000_s2064" type="#_x0000_t202" style="position:absolute;margin-left:107.8pt;margin-top:3.35pt;width:228.8pt;height:22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1B8BC6B" w14:textId="77777777" w:rsidR="00482498" w:rsidRPr="00482498" w:rsidRDefault="00C70D56" w:rsidP="0048249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09798259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2498" w:rsidRPr="00482498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17212B7E" w14:textId="77777777" w:rsidR="002E1412" w:rsidRPr="002E1412" w:rsidRDefault="00C70D56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27DF7126">
          <v:shape id="_x0000_s2060" type="#_x0000_t202" style="position:absolute;margin-left:378.9pt;margin-top:4.85pt;width:112.45pt;height:21.9pt;z-index:251685888;mso-width-relative:margin;mso-height-relative:margin" filled="f" stroked="f">
            <v:textbox style="mso-next-textbox:#_x0000_s2060">
              <w:txbxContent>
                <w:p w14:paraId="6054CE79" w14:textId="77777777" w:rsidR="0026335F" w:rsidRPr="0026335F" w:rsidRDefault="00C70D56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0AB1C5" w14:textId="77777777" w:rsidR="00535962" w:rsidRDefault="00C70D56" w:rsidP="00535962">
      <w:r>
        <w:rPr>
          <w:noProof/>
          <w:sz w:val="24"/>
          <w:szCs w:val="24"/>
          <w:lang w:eastAsia="es-ES"/>
        </w:rPr>
        <w:pict w14:anchorId="4204920D">
          <v:shape id="_x0000_s2061" type="#_x0000_t202" style="position:absolute;margin-left:408pt;margin-top:8.1pt;width:89pt;height:19.85pt;z-index:251686912;mso-width-relative:margin;mso-height-relative:margin" filled="f" stroked="f">
            <v:textbox style="mso-next-textbox:#_x0000_s2061">
              <w:txbxContent>
                <w:p w14:paraId="00F83E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4463CEFE">
          <v:shape id="_x0000_s2066" type="#_x0000_t202" style="position:absolute;margin-left:111.6pt;margin-top:11.5pt;width:220.45pt;height:21.85pt;z-index:251695104;mso-width-relative:margin;mso-height-relative:margin" stroked="f">
            <v:textbox style="mso-next-textbox:#_x0000_s2066">
              <w:txbxContent>
                <w:p w14:paraId="0AAED1CA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452B865" w14:textId="77777777" w:rsidR="006506D0" w:rsidRDefault="00482498" w:rsidP="00B62EEF">
      <w:pPr>
        <w:tabs>
          <w:tab w:val="left" w:pos="6267"/>
        </w:tabs>
        <w:spacing w:after="0" w:line="240" w:lineRule="auto"/>
        <w:jc w:val="center"/>
      </w:pPr>
      <w:r w:rsidRPr="00BD2405">
        <w:rPr>
          <w:noProof/>
        </w:rPr>
        <w:drawing>
          <wp:anchor distT="0" distB="0" distL="114300" distR="114300" simplePos="0" relativeHeight="251699200" behindDoc="0" locked="0" layoutInCell="1" allowOverlap="1" wp14:anchorId="4408D10C" wp14:editId="21488CFB">
            <wp:simplePos x="0" y="0"/>
            <wp:positionH relativeFrom="column">
              <wp:posOffset>-371475</wp:posOffset>
            </wp:positionH>
            <wp:positionV relativeFrom="paragraph">
              <wp:posOffset>-1070610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8CEC3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9A0E10A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BE5FA1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0B782A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B1BC251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2FA771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DB87DA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9B8917B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68B20F85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20A5A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23DC92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75A6D9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32A98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41B5A9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86F57E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28D0FB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8A0B98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FAF01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6DD8D5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93DAD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D3E1ED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331668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366BC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D0C5D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7F42F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6AC42C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98999E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0EE187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D0546F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4E81745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759D17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2BC5156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D3B8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F5E13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71E5B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2AC2D5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25302C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59F1071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246B21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2A092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70ACC718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F5EE5F2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701E" w14:textId="77777777" w:rsidR="00C70D56" w:rsidRDefault="00C70D56" w:rsidP="001007E7">
      <w:pPr>
        <w:spacing w:after="0" w:line="240" w:lineRule="auto"/>
      </w:pPr>
      <w:r>
        <w:separator/>
      </w:r>
    </w:p>
  </w:endnote>
  <w:endnote w:type="continuationSeparator" w:id="0">
    <w:p w14:paraId="12A801E0" w14:textId="77777777" w:rsidR="00C70D56" w:rsidRDefault="00C70D5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193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9CCC57B" wp14:editId="2FC0BC9A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0D56">
      <w:rPr>
        <w:rFonts w:ascii="Arial Narrow" w:hAnsi="Arial Narrow"/>
        <w:noProof/>
        <w:sz w:val="12"/>
        <w:lang w:val="es-DO"/>
      </w:rPr>
      <w:pict w14:anchorId="10102D4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15B3A4C2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46AF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54839F5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EE436A2" w14:textId="77777777" w:rsidR="00807015" w:rsidRDefault="00807015"/>
            </w:txbxContent>
          </v:textbox>
        </v:shape>
      </w:pict>
    </w:r>
    <w:r w:rsidR="00C70D56">
      <w:rPr>
        <w:rFonts w:ascii="Arial Narrow" w:hAnsi="Arial Narrow"/>
        <w:noProof/>
        <w:sz w:val="12"/>
        <w:lang w:val="es-DO" w:eastAsia="zh-TW"/>
      </w:rPr>
      <w:pict w14:anchorId="57A59B4A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10F1E3A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2E851D6" w14:textId="77777777" w:rsidR="001007E7" w:rsidRDefault="001007E7">
    <w:pPr>
      <w:pStyle w:val="Footer"/>
      <w:rPr>
        <w:rFonts w:ascii="Arial Narrow" w:hAnsi="Arial Narrow"/>
        <w:sz w:val="12"/>
      </w:rPr>
    </w:pPr>
  </w:p>
  <w:p w14:paraId="459834EA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32DB5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91636E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4453E1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244AA" w14:textId="77777777" w:rsidR="00C70D56" w:rsidRDefault="00C70D56" w:rsidP="001007E7">
      <w:pPr>
        <w:spacing w:after="0" w:line="240" w:lineRule="auto"/>
      </w:pPr>
      <w:r>
        <w:separator/>
      </w:r>
    </w:p>
  </w:footnote>
  <w:footnote w:type="continuationSeparator" w:id="0">
    <w:p w14:paraId="128F71AF" w14:textId="77777777" w:rsidR="00C70D56" w:rsidRDefault="00C70D56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43722">
    <w:abstractNumId w:val="2"/>
  </w:num>
  <w:num w:numId="2" w16cid:durableId="1406758970">
    <w:abstractNumId w:val="0"/>
  </w:num>
  <w:num w:numId="3" w16cid:durableId="208826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03B99"/>
    <w:rsid w:val="00005D04"/>
    <w:rsid w:val="0001443A"/>
    <w:rsid w:val="0002010E"/>
    <w:rsid w:val="00034DD9"/>
    <w:rsid w:val="00045479"/>
    <w:rsid w:val="000606DB"/>
    <w:rsid w:val="00067CFA"/>
    <w:rsid w:val="00076541"/>
    <w:rsid w:val="000837F1"/>
    <w:rsid w:val="0009732A"/>
    <w:rsid w:val="000C599C"/>
    <w:rsid w:val="000C6601"/>
    <w:rsid w:val="000D6312"/>
    <w:rsid w:val="000E40D9"/>
    <w:rsid w:val="000F058C"/>
    <w:rsid w:val="000F50D4"/>
    <w:rsid w:val="001007E7"/>
    <w:rsid w:val="001020C0"/>
    <w:rsid w:val="00102B48"/>
    <w:rsid w:val="00116AB0"/>
    <w:rsid w:val="00134D4F"/>
    <w:rsid w:val="001376FB"/>
    <w:rsid w:val="00144F3E"/>
    <w:rsid w:val="00145459"/>
    <w:rsid w:val="001463BC"/>
    <w:rsid w:val="00157600"/>
    <w:rsid w:val="00157B79"/>
    <w:rsid w:val="001613A9"/>
    <w:rsid w:val="0016279F"/>
    <w:rsid w:val="00165C6B"/>
    <w:rsid w:val="00170EC5"/>
    <w:rsid w:val="001730AB"/>
    <w:rsid w:val="00191063"/>
    <w:rsid w:val="00194FF2"/>
    <w:rsid w:val="001A3F92"/>
    <w:rsid w:val="001C56F8"/>
    <w:rsid w:val="001D5D03"/>
    <w:rsid w:val="001E1B8B"/>
    <w:rsid w:val="001E61DE"/>
    <w:rsid w:val="001E73F1"/>
    <w:rsid w:val="001E7A33"/>
    <w:rsid w:val="001F73A7"/>
    <w:rsid w:val="002009A7"/>
    <w:rsid w:val="00201761"/>
    <w:rsid w:val="00223B70"/>
    <w:rsid w:val="00233178"/>
    <w:rsid w:val="0023545D"/>
    <w:rsid w:val="00236D6D"/>
    <w:rsid w:val="002539C4"/>
    <w:rsid w:val="00253DBA"/>
    <w:rsid w:val="0026335F"/>
    <w:rsid w:val="00282003"/>
    <w:rsid w:val="002823F7"/>
    <w:rsid w:val="002B0919"/>
    <w:rsid w:val="002C2B1A"/>
    <w:rsid w:val="002D2FB3"/>
    <w:rsid w:val="002D5C1C"/>
    <w:rsid w:val="002E1412"/>
    <w:rsid w:val="002E6B9A"/>
    <w:rsid w:val="002F52F6"/>
    <w:rsid w:val="00314023"/>
    <w:rsid w:val="0031416D"/>
    <w:rsid w:val="0034704E"/>
    <w:rsid w:val="00353530"/>
    <w:rsid w:val="00354C24"/>
    <w:rsid w:val="00366431"/>
    <w:rsid w:val="00376344"/>
    <w:rsid w:val="00393EFC"/>
    <w:rsid w:val="003A4C86"/>
    <w:rsid w:val="003D6AF0"/>
    <w:rsid w:val="00400DBB"/>
    <w:rsid w:val="0042490F"/>
    <w:rsid w:val="004279CD"/>
    <w:rsid w:val="004338B4"/>
    <w:rsid w:val="004411FA"/>
    <w:rsid w:val="004564FE"/>
    <w:rsid w:val="0046054E"/>
    <w:rsid w:val="00466B9C"/>
    <w:rsid w:val="004804DF"/>
    <w:rsid w:val="004812DD"/>
    <w:rsid w:val="00482498"/>
    <w:rsid w:val="004A439E"/>
    <w:rsid w:val="004C23EC"/>
    <w:rsid w:val="004C344C"/>
    <w:rsid w:val="004D17E5"/>
    <w:rsid w:val="004D45A8"/>
    <w:rsid w:val="004E717B"/>
    <w:rsid w:val="004F0444"/>
    <w:rsid w:val="004F2835"/>
    <w:rsid w:val="00514687"/>
    <w:rsid w:val="00521233"/>
    <w:rsid w:val="00535962"/>
    <w:rsid w:val="005370F6"/>
    <w:rsid w:val="005446AB"/>
    <w:rsid w:val="005654DB"/>
    <w:rsid w:val="00571557"/>
    <w:rsid w:val="005767D4"/>
    <w:rsid w:val="00576DBF"/>
    <w:rsid w:val="005B175E"/>
    <w:rsid w:val="005C317D"/>
    <w:rsid w:val="005C7F20"/>
    <w:rsid w:val="006016A9"/>
    <w:rsid w:val="00611A07"/>
    <w:rsid w:val="006165C2"/>
    <w:rsid w:val="0062592A"/>
    <w:rsid w:val="00626D0C"/>
    <w:rsid w:val="006506D0"/>
    <w:rsid w:val="00651E48"/>
    <w:rsid w:val="006709BC"/>
    <w:rsid w:val="006745F1"/>
    <w:rsid w:val="006764A2"/>
    <w:rsid w:val="006B127A"/>
    <w:rsid w:val="006D38F2"/>
    <w:rsid w:val="006F28AA"/>
    <w:rsid w:val="00700E88"/>
    <w:rsid w:val="0070249B"/>
    <w:rsid w:val="00721B83"/>
    <w:rsid w:val="00721F4E"/>
    <w:rsid w:val="00725091"/>
    <w:rsid w:val="007265BC"/>
    <w:rsid w:val="00733324"/>
    <w:rsid w:val="00760A5B"/>
    <w:rsid w:val="007657F3"/>
    <w:rsid w:val="00765A0B"/>
    <w:rsid w:val="0077297B"/>
    <w:rsid w:val="00780880"/>
    <w:rsid w:val="00791F7B"/>
    <w:rsid w:val="007A2E2F"/>
    <w:rsid w:val="007B6F6F"/>
    <w:rsid w:val="007C4733"/>
    <w:rsid w:val="007D2DF0"/>
    <w:rsid w:val="007D6B32"/>
    <w:rsid w:val="007E2636"/>
    <w:rsid w:val="0080210C"/>
    <w:rsid w:val="00806C78"/>
    <w:rsid w:val="00807015"/>
    <w:rsid w:val="008166B2"/>
    <w:rsid w:val="00850351"/>
    <w:rsid w:val="008577A9"/>
    <w:rsid w:val="00862F3E"/>
    <w:rsid w:val="00872A4C"/>
    <w:rsid w:val="00875196"/>
    <w:rsid w:val="00875CA4"/>
    <w:rsid w:val="00884B14"/>
    <w:rsid w:val="0089260C"/>
    <w:rsid w:val="00895507"/>
    <w:rsid w:val="008A0C67"/>
    <w:rsid w:val="008A0FBD"/>
    <w:rsid w:val="008B3AE5"/>
    <w:rsid w:val="008D38B7"/>
    <w:rsid w:val="008E510E"/>
    <w:rsid w:val="008F54AF"/>
    <w:rsid w:val="008F6EEB"/>
    <w:rsid w:val="00912595"/>
    <w:rsid w:val="00932010"/>
    <w:rsid w:val="009350DB"/>
    <w:rsid w:val="00964CB0"/>
    <w:rsid w:val="00971F70"/>
    <w:rsid w:val="009A0D92"/>
    <w:rsid w:val="009A24B4"/>
    <w:rsid w:val="009A5AC1"/>
    <w:rsid w:val="00A16099"/>
    <w:rsid w:val="00A17E1B"/>
    <w:rsid w:val="00A52110"/>
    <w:rsid w:val="00A53CA5"/>
    <w:rsid w:val="00A640BD"/>
    <w:rsid w:val="00A82889"/>
    <w:rsid w:val="00AA1BB9"/>
    <w:rsid w:val="00AA404C"/>
    <w:rsid w:val="00AC6FAE"/>
    <w:rsid w:val="00AD7919"/>
    <w:rsid w:val="00B227FF"/>
    <w:rsid w:val="00B302E0"/>
    <w:rsid w:val="00B350D2"/>
    <w:rsid w:val="00B62EEF"/>
    <w:rsid w:val="00B654B2"/>
    <w:rsid w:val="00B771EE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35AA2"/>
    <w:rsid w:val="00C55432"/>
    <w:rsid w:val="00C61065"/>
    <w:rsid w:val="00C66D08"/>
    <w:rsid w:val="00C705D7"/>
    <w:rsid w:val="00C70D56"/>
    <w:rsid w:val="00CA0E82"/>
    <w:rsid w:val="00CA4661"/>
    <w:rsid w:val="00CA5B59"/>
    <w:rsid w:val="00CA79EA"/>
    <w:rsid w:val="00CB0213"/>
    <w:rsid w:val="00CB417C"/>
    <w:rsid w:val="00CE4730"/>
    <w:rsid w:val="00CE67A3"/>
    <w:rsid w:val="00CF5057"/>
    <w:rsid w:val="00CF7E76"/>
    <w:rsid w:val="00D24FA7"/>
    <w:rsid w:val="00D32DC8"/>
    <w:rsid w:val="00D41765"/>
    <w:rsid w:val="00D600BB"/>
    <w:rsid w:val="00D64696"/>
    <w:rsid w:val="00D71EA8"/>
    <w:rsid w:val="00D85AA8"/>
    <w:rsid w:val="00D90D49"/>
    <w:rsid w:val="00D933A3"/>
    <w:rsid w:val="00DA730B"/>
    <w:rsid w:val="00DB3433"/>
    <w:rsid w:val="00DC5D96"/>
    <w:rsid w:val="00DD4F3E"/>
    <w:rsid w:val="00E05138"/>
    <w:rsid w:val="00E0519B"/>
    <w:rsid w:val="00E078E9"/>
    <w:rsid w:val="00E108C0"/>
    <w:rsid w:val="00E124CB"/>
    <w:rsid w:val="00E12AA4"/>
    <w:rsid w:val="00E13E55"/>
    <w:rsid w:val="00E66A12"/>
    <w:rsid w:val="00E91CB7"/>
    <w:rsid w:val="00E92A9D"/>
    <w:rsid w:val="00EA40CE"/>
    <w:rsid w:val="00EA7406"/>
    <w:rsid w:val="00ED430D"/>
    <w:rsid w:val="00EE1E7B"/>
    <w:rsid w:val="00F00A4D"/>
    <w:rsid w:val="00F225BF"/>
    <w:rsid w:val="00F269E0"/>
    <w:rsid w:val="00F53753"/>
    <w:rsid w:val="00F63F9B"/>
    <w:rsid w:val="00F65E7A"/>
    <w:rsid w:val="00F7167E"/>
    <w:rsid w:val="00F7443C"/>
    <w:rsid w:val="00F9504D"/>
    <w:rsid w:val="00FA26D0"/>
    <w:rsid w:val="00FB22B6"/>
    <w:rsid w:val="00FB250F"/>
    <w:rsid w:val="00FB7DE9"/>
    <w:rsid w:val="00FC2870"/>
    <w:rsid w:val="00FD5E6D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4"/>
    <o:shapelayout v:ext="edit">
      <o:idmap v:ext="edit" data="2"/>
    </o:shapelayout>
  </w:shapeDefaults>
  <w:decimalSymbol w:val="."/>
  <w:listSeparator w:val=";"/>
  <w14:docId w14:val="08A0FAF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C7F6A-D0A4-455E-853F-4FD3C0559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6A9CA-7187-4E9E-873E-9299DF055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063CB-60D7-4881-816F-8A267738B31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6E4C4146-6B8A-4EB5-8D83-6EAA87F8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49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88</cp:revision>
  <cp:lastPrinted>2011-03-04T18:42:00Z</cp:lastPrinted>
  <dcterms:created xsi:type="dcterms:W3CDTF">2011-03-04T18:44:00Z</dcterms:created>
  <dcterms:modified xsi:type="dcterms:W3CDTF">2026-03-25T19:48:00Z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